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63D" w:rsidRDefault="0095263D" w:rsidP="0095263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PYE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95263D" w:rsidRDefault="0095263D" w:rsidP="0095263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95263D" w:rsidRDefault="0095263D" w:rsidP="0095263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95263D" w:rsidRDefault="0095263D" w:rsidP="0095263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He made a plaint of assault and taking against Henry </w:t>
      </w:r>
      <w:proofErr w:type="spellStart"/>
      <w:r>
        <w:rPr>
          <w:rStyle w:val="Hyperlink"/>
          <w:color w:val="auto"/>
          <w:u w:val="none"/>
        </w:rPr>
        <w:t>Bodrugan</w:t>
      </w:r>
      <w:proofErr w:type="spellEnd"/>
      <w:r>
        <w:rPr>
          <w:rStyle w:val="Hyperlink"/>
          <w:color w:val="auto"/>
          <w:u w:val="none"/>
        </w:rPr>
        <w:t xml:space="preserve"> of </w:t>
      </w:r>
    </w:p>
    <w:p w:rsidR="0095263D" w:rsidRDefault="0095263D" w:rsidP="0095263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Cornwall(q.v.).</w:t>
      </w:r>
    </w:p>
    <w:p w:rsidR="0095263D" w:rsidRDefault="0095263D" w:rsidP="0095263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95263D" w:rsidRDefault="0095263D" w:rsidP="0095263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95263D" w:rsidRDefault="0095263D" w:rsidP="0095263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95263D" w:rsidRDefault="0095263D" w:rsidP="0095263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26 February 2017</w:t>
      </w:r>
    </w:p>
    <w:p w:rsidR="006B2F86" w:rsidRPr="00E71FC3" w:rsidRDefault="0095263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263D" w:rsidRDefault="0095263D" w:rsidP="00E71FC3">
      <w:pPr>
        <w:spacing w:after="0" w:line="240" w:lineRule="auto"/>
      </w:pPr>
      <w:r>
        <w:separator/>
      </w:r>
    </w:p>
  </w:endnote>
  <w:endnote w:type="continuationSeparator" w:id="0">
    <w:p w:rsidR="0095263D" w:rsidRDefault="0095263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263D" w:rsidRDefault="0095263D" w:rsidP="00E71FC3">
      <w:pPr>
        <w:spacing w:after="0" w:line="240" w:lineRule="auto"/>
      </w:pPr>
      <w:r>
        <w:separator/>
      </w:r>
    </w:p>
  </w:footnote>
  <w:footnote w:type="continuationSeparator" w:id="0">
    <w:p w:rsidR="0095263D" w:rsidRDefault="0095263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63D"/>
    <w:rsid w:val="001A7C09"/>
    <w:rsid w:val="00577BD5"/>
    <w:rsid w:val="00656CBA"/>
    <w:rsid w:val="006A1F77"/>
    <w:rsid w:val="00733BE7"/>
    <w:rsid w:val="0095263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2D1ABA-B42E-44CA-85A2-2FB87E4DA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526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2017-12-24T22:03:00Z</dcterms:created>
  <dcterms:modified xsi:type="dcterms:W3CDTF">2017-12-24T22:03:00Z</dcterms:modified>
</cp:coreProperties>
</file>